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DC220" w14:textId="77777777" w:rsidR="00AF6C3D" w:rsidRDefault="00AF6C3D" w:rsidP="00AF6C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KELA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78FD3FC1" w14:textId="77777777" w:rsidR="00AF6C3D" w:rsidRDefault="00AF6C3D" w:rsidP="00AF6C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Rochester, Kent. Cutler.</w:t>
      </w:r>
    </w:p>
    <w:p w14:paraId="2683D22A" w14:textId="77777777" w:rsidR="00AF6C3D" w:rsidRDefault="00AF6C3D" w:rsidP="00AF6C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A226343" w14:textId="77777777" w:rsidR="00AF6C3D" w:rsidRDefault="00AF6C3D" w:rsidP="00AF6C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46B831" w14:textId="77777777" w:rsidR="00AF6C3D" w:rsidRDefault="00AF6C3D" w:rsidP="00AF6C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1437</w:t>
      </w:r>
      <w:r>
        <w:rPr>
          <w:rFonts w:ascii="Times New Roman" w:hAnsi="Times New Roman" w:cs="Times New Roman"/>
          <w:sz w:val="24"/>
          <w:szCs w:val="24"/>
        </w:rPr>
        <w:tab/>
        <w:t>Henry Purchas of London, grocer(q.v.), brought a plaint of debt against him and</w:t>
      </w:r>
    </w:p>
    <w:p w14:paraId="2814E1C8" w14:textId="77777777" w:rsidR="00AF6C3D" w:rsidRDefault="00AF6C3D" w:rsidP="00AF6C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four others.</w:t>
      </w:r>
    </w:p>
    <w:p w14:paraId="44266F0D" w14:textId="77777777" w:rsidR="00AF6C3D" w:rsidRDefault="00AF6C3D" w:rsidP="00AF6C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12EA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https://waalt.uh.edu/index.php/CP40/692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17F24CF" w14:textId="77777777" w:rsidR="00AF6C3D" w:rsidRDefault="00AF6C3D" w:rsidP="00AF6C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5B3DFEE" w14:textId="77777777" w:rsidR="00AF6C3D" w:rsidRDefault="00AF6C3D" w:rsidP="00AF6C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0A29948" w14:textId="77777777" w:rsidR="00AF6C3D" w:rsidRDefault="00AF6C3D" w:rsidP="00AF6C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July 2022</w:t>
      </w:r>
    </w:p>
    <w:p w14:paraId="6C1AE24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54F13" w14:textId="77777777" w:rsidR="00AF6C3D" w:rsidRDefault="00AF6C3D" w:rsidP="009139A6">
      <w:r>
        <w:separator/>
      </w:r>
    </w:p>
  </w:endnote>
  <w:endnote w:type="continuationSeparator" w:id="0">
    <w:p w14:paraId="34102E64" w14:textId="77777777" w:rsidR="00AF6C3D" w:rsidRDefault="00AF6C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5E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CB81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FF8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69B0C" w14:textId="77777777" w:rsidR="00AF6C3D" w:rsidRDefault="00AF6C3D" w:rsidP="009139A6">
      <w:r>
        <w:separator/>
      </w:r>
    </w:p>
  </w:footnote>
  <w:footnote w:type="continuationSeparator" w:id="0">
    <w:p w14:paraId="22C6D7A5" w14:textId="77777777" w:rsidR="00AF6C3D" w:rsidRDefault="00AF6C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DD8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A3A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33D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C3D"/>
    <w:rsid w:val="000666E0"/>
    <w:rsid w:val="002510B7"/>
    <w:rsid w:val="005C130B"/>
    <w:rsid w:val="00826F5C"/>
    <w:rsid w:val="009139A6"/>
    <w:rsid w:val="009448BB"/>
    <w:rsid w:val="00A3176C"/>
    <w:rsid w:val="00AE65F8"/>
    <w:rsid w:val="00AF6C3D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9D4BB"/>
  <w15:chartTrackingRefBased/>
  <w15:docId w15:val="{A3F270F0-7F25-4C78-9EA0-B6DCE19BD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F6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2022-08-01T08:12:00Z</dcterms:created>
  <dcterms:modified xsi:type="dcterms:W3CDTF">2022-08-01T08:12:00Z</dcterms:modified>
</cp:coreProperties>
</file>